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C4AD" w14:textId="77777777" w:rsidR="00504F1E" w:rsidRDefault="00504F1E" w:rsidP="00504F1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RUSSELL</w:t>
      </w:r>
      <w:r>
        <w:rPr>
          <w:rFonts w:cs="Times New Roman"/>
          <w:szCs w:val="24"/>
        </w:rPr>
        <w:t xml:space="preserve">       (fl.1463)</w:t>
      </w:r>
    </w:p>
    <w:p w14:paraId="426BD9B8" w14:textId="77777777" w:rsidR="00504F1E" w:rsidRDefault="00504F1E" w:rsidP="00504F1E">
      <w:pPr>
        <w:pStyle w:val="NoSpacing"/>
        <w:jc w:val="both"/>
        <w:rPr>
          <w:rFonts w:cs="Times New Roman"/>
          <w:szCs w:val="24"/>
        </w:rPr>
      </w:pPr>
    </w:p>
    <w:p w14:paraId="3E8C3C83" w14:textId="77777777" w:rsidR="00504F1E" w:rsidRDefault="00504F1E" w:rsidP="00504F1E">
      <w:pPr>
        <w:pStyle w:val="NoSpacing"/>
        <w:jc w:val="both"/>
        <w:rPr>
          <w:rFonts w:cs="Times New Roman"/>
          <w:szCs w:val="24"/>
        </w:rPr>
      </w:pPr>
    </w:p>
    <w:p w14:paraId="24FA512C" w14:textId="77777777" w:rsidR="00504F1E" w:rsidRDefault="00504F1E" w:rsidP="00504F1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 xml:space="preserve">He made a plaint of trespass against William Roo of West </w:t>
      </w:r>
      <w:proofErr w:type="spellStart"/>
      <w:r>
        <w:rPr>
          <w:rFonts w:cs="Times New Roman"/>
          <w:szCs w:val="24"/>
        </w:rPr>
        <w:t>Rudham</w:t>
      </w:r>
      <w:proofErr w:type="spellEnd"/>
      <w:r>
        <w:rPr>
          <w:rFonts w:cs="Times New Roman"/>
          <w:szCs w:val="24"/>
        </w:rPr>
        <w:t>,</w:t>
      </w:r>
    </w:p>
    <w:p w14:paraId="3208C7D2" w14:textId="77777777" w:rsidR="00504F1E" w:rsidRDefault="00504F1E" w:rsidP="00504F1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Norfolk.     ( </w:t>
      </w:r>
      <w:hyperlink r:id="rId6" w:history="1">
        <w:r w:rsidRPr="00CB2B05">
          <w:rPr>
            <w:rStyle w:val="Hyperlink"/>
            <w:rFonts w:cs="Times New Roman"/>
            <w:szCs w:val="24"/>
          </w:rPr>
          <w:t>https://waalt.uh.edu/index.php/KB27/807</w:t>
        </w:r>
      </w:hyperlink>
      <w:r>
        <w:rPr>
          <w:rFonts w:cs="Times New Roman"/>
          <w:szCs w:val="24"/>
        </w:rPr>
        <w:t xml:space="preserve"> )</w:t>
      </w:r>
    </w:p>
    <w:p w14:paraId="15E69E08" w14:textId="77777777" w:rsidR="00504F1E" w:rsidRDefault="00504F1E" w:rsidP="00504F1E">
      <w:pPr>
        <w:pStyle w:val="NoSpacing"/>
        <w:jc w:val="both"/>
        <w:rPr>
          <w:rFonts w:cs="Times New Roman"/>
          <w:szCs w:val="24"/>
        </w:rPr>
      </w:pPr>
    </w:p>
    <w:p w14:paraId="4B494B1C" w14:textId="77777777" w:rsidR="00504F1E" w:rsidRDefault="00504F1E" w:rsidP="00504F1E">
      <w:pPr>
        <w:pStyle w:val="NoSpacing"/>
        <w:jc w:val="both"/>
        <w:rPr>
          <w:rFonts w:cs="Times New Roman"/>
          <w:szCs w:val="24"/>
        </w:rPr>
      </w:pPr>
    </w:p>
    <w:p w14:paraId="55D33F79" w14:textId="77777777" w:rsidR="00504F1E" w:rsidRDefault="00504F1E" w:rsidP="00504F1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28 October 2025</w:t>
      </w:r>
    </w:p>
    <w:p w14:paraId="46DDF2D7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7A6C2" w14:textId="77777777" w:rsidR="00504F1E" w:rsidRDefault="00504F1E" w:rsidP="00086E2C">
      <w:pPr>
        <w:spacing w:after="0" w:line="240" w:lineRule="auto"/>
      </w:pPr>
      <w:r>
        <w:separator/>
      </w:r>
    </w:p>
  </w:endnote>
  <w:endnote w:type="continuationSeparator" w:id="0">
    <w:p w14:paraId="0BB26DA4" w14:textId="77777777" w:rsidR="00504F1E" w:rsidRDefault="00504F1E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DA9F6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0A05F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8BC8D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45E74" w14:textId="77777777" w:rsidR="00504F1E" w:rsidRDefault="00504F1E" w:rsidP="00086E2C">
      <w:pPr>
        <w:spacing w:after="0" w:line="240" w:lineRule="auto"/>
      </w:pPr>
      <w:r>
        <w:separator/>
      </w:r>
    </w:p>
  </w:footnote>
  <w:footnote w:type="continuationSeparator" w:id="0">
    <w:p w14:paraId="0A7B8EC7" w14:textId="77777777" w:rsidR="00504F1E" w:rsidRDefault="00504F1E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4AC2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A8BE0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15CE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F1E"/>
    <w:rsid w:val="00086E2C"/>
    <w:rsid w:val="000A2E7A"/>
    <w:rsid w:val="002244B7"/>
    <w:rsid w:val="00314D94"/>
    <w:rsid w:val="00504F1E"/>
    <w:rsid w:val="00617568"/>
    <w:rsid w:val="006E68FA"/>
    <w:rsid w:val="00E407FC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7ED30"/>
  <w15:chartTrackingRefBased/>
  <w15:docId w15:val="{90B5B372-C2FE-474D-8E85-CA9CE4BDC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504F1E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504F1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1</TotalTime>
  <Pages>1</Pages>
  <Words>23</Words>
  <Characters>140</Characters>
  <Application>Microsoft Office Word</Application>
  <DocSecurity>0</DocSecurity>
  <Lines>8</Lines>
  <Paragraphs>4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2025-10-30T22:30:00Z</dcterms:created>
  <dcterms:modified xsi:type="dcterms:W3CDTF">2025-10-30T22:31:00Z</dcterms:modified>
</cp:coreProperties>
</file>